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1485DE" w14:textId="77777777" w:rsidR="002B65BA" w:rsidRDefault="002B65BA" w:rsidP="002B65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Humphrey SPYCE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d.1485)</w:t>
      </w:r>
    </w:p>
    <w:p w14:paraId="0360830C" w14:textId="77777777" w:rsidR="002B65BA" w:rsidRDefault="002B65BA" w:rsidP="002B65BA">
      <w:pPr>
        <w:pStyle w:val="NoSpacing"/>
        <w:rPr>
          <w:rFonts w:cs="Times New Roman"/>
          <w:szCs w:val="24"/>
        </w:rPr>
      </w:pPr>
    </w:p>
    <w:p w14:paraId="28901E54" w14:textId="77777777" w:rsidR="002B65BA" w:rsidRDefault="002B65BA" w:rsidP="002B65BA">
      <w:pPr>
        <w:pStyle w:val="NoSpacing"/>
        <w:rPr>
          <w:rFonts w:cs="Times New Roman"/>
          <w:szCs w:val="24"/>
        </w:rPr>
      </w:pPr>
    </w:p>
    <w:p w14:paraId="3BE8547B" w14:textId="77777777" w:rsidR="002B65BA" w:rsidRDefault="002B65BA" w:rsidP="002B65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Nov.1485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Essex &amp; Hertfordshire.</w:t>
      </w:r>
    </w:p>
    <w:p w14:paraId="5AFDD5F6" w14:textId="77777777" w:rsidR="002B65BA" w:rsidRDefault="002B65BA" w:rsidP="002B65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p.4)</w:t>
      </w:r>
    </w:p>
    <w:p w14:paraId="5706320E" w14:textId="77777777" w:rsidR="002B65BA" w:rsidRDefault="002B65BA" w:rsidP="002B65BA">
      <w:pPr>
        <w:pStyle w:val="NoSpacing"/>
        <w:rPr>
          <w:rFonts w:cs="Times New Roman"/>
          <w:szCs w:val="24"/>
        </w:rPr>
      </w:pPr>
    </w:p>
    <w:p w14:paraId="23BB2E4F" w14:textId="77777777" w:rsidR="002B65BA" w:rsidRDefault="002B65BA" w:rsidP="002B65BA">
      <w:pPr>
        <w:pStyle w:val="NoSpacing"/>
        <w:rPr>
          <w:rFonts w:cs="Times New Roman"/>
          <w:szCs w:val="24"/>
        </w:rPr>
      </w:pPr>
    </w:p>
    <w:p w14:paraId="5EEC63C4" w14:textId="77777777" w:rsidR="002B65BA" w:rsidRDefault="002B65BA" w:rsidP="002B65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July 2024</w:t>
      </w:r>
    </w:p>
    <w:p w14:paraId="3A3A1C8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14F05C" w14:textId="77777777" w:rsidR="002B65BA" w:rsidRDefault="002B65BA" w:rsidP="009139A6">
      <w:r>
        <w:separator/>
      </w:r>
    </w:p>
  </w:endnote>
  <w:endnote w:type="continuationSeparator" w:id="0">
    <w:p w14:paraId="3D4EFD44" w14:textId="77777777" w:rsidR="002B65BA" w:rsidRDefault="002B65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E0F8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4C1FE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AC0D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F74C7E" w14:textId="77777777" w:rsidR="002B65BA" w:rsidRDefault="002B65BA" w:rsidP="009139A6">
      <w:r>
        <w:separator/>
      </w:r>
    </w:p>
  </w:footnote>
  <w:footnote w:type="continuationSeparator" w:id="0">
    <w:p w14:paraId="6212CF70" w14:textId="77777777" w:rsidR="002B65BA" w:rsidRDefault="002B65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9C1A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68B0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3FE9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5BA"/>
    <w:rsid w:val="000666E0"/>
    <w:rsid w:val="001C5947"/>
    <w:rsid w:val="002510B7"/>
    <w:rsid w:val="00270799"/>
    <w:rsid w:val="002B65BA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20DF5"/>
  <w15:chartTrackingRefBased/>
  <w15:docId w15:val="{75E02D61-FEED-4C91-AF98-11D3976A2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2024-07-05T18:56:00Z</dcterms:created>
  <dcterms:modified xsi:type="dcterms:W3CDTF">2024-07-05T18:57:00Z</dcterms:modified>
</cp:coreProperties>
</file>